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B1D3B" w14:textId="4479C32B" w:rsidR="005F541E" w:rsidRDefault="005F541E" w:rsidP="005F541E">
      <w:pPr>
        <w:ind w:left="5664" w:firstLine="708"/>
      </w:pPr>
      <w:r>
        <w:t xml:space="preserve">Katowice </w:t>
      </w:r>
      <w:r w:rsidR="00FE5E8D">
        <w:t>...........................</w:t>
      </w:r>
      <w:r>
        <w:t>.</w:t>
      </w:r>
    </w:p>
    <w:p w14:paraId="28ADB765" w14:textId="77777777" w:rsidR="00FE5E8D" w:rsidRDefault="00FE5E8D" w:rsidP="00FE5E8D"/>
    <w:p w14:paraId="535EE328" w14:textId="77777777" w:rsidR="00FE5E8D" w:rsidRDefault="00FE5E8D" w:rsidP="00FE5E8D"/>
    <w:p w14:paraId="773F3F94" w14:textId="77777777" w:rsidR="0017000F" w:rsidRDefault="00FE5E8D" w:rsidP="0017000F">
      <w:pPr>
        <w:jc w:val="center"/>
        <w:rPr>
          <w:sz w:val="20"/>
        </w:rPr>
      </w:pPr>
      <w:r w:rsidRPr="000906D2">
        <w:rPr>
          <w:sz w:val="20"/>
        </w:rPr>
        <w:t>PROTOKÓŁ ODBIORU SIECI CIEPŁOWNICZEJ PREIZOLOWANEJ</w:t>
      </w:r>
    </w:p>
    <w:p w14:paraId="2F3372BC" w14:textId="6B238663" w:rsidR="00FE5E8D" w:rsidRDefault="00FE5E8D" w:rsidP="0017000F">
      <w:pPr>
        <w:jc w:val="center"/>
        <w:rPr>
          <w:sz w:val="20"/>
        </w:rPr>
      </w:pPr>
      <w:r w:rsidRPr="000906D2">
        <w:rPr>
          <w:sz w:val="20"/>
        </w:rPr>
        <w:t xml:space="preserve">ROBOTY ZANIKAJĄCE </w:t>
      </w:r>
      <w:r w:rsidR="0017000F">
        <w:rPr>
          <w:sz w:val="20"/>
        </w:rPr>
        <w:t xml:space="preserve">- </w:t>
      </w:r>
      <w:r w:rsidRPr="000906D2">
        <w:rPr>
          <w:sz w:val="20"/>
        </w:rPr>
        <w:t>PRZYGOTOWANIE DNA WYKOPU</w:t>
      </w:r>
      <w:r w:rsidR="0017000F">
        <w:rPr>
          <w:sz w:val="20"/>
        </w:rPr>
        <w:t xml:space="preserve"> - wzór</w:t>
      </w:r>
      <w:bookmarkStart w:id="0" w:name="_GoBack"/>
      <w:bookmarkEnd w:id="0"/>
    </w:p>
    <w:p w14:paraId="15115CE5" w14:textId="562577DC" w:rsidR="0017000F" w:rsidRDefault="0017000F" w:rsidP="0017000F">
      <w:pPr>
        <w:jc w:val="center"/>
        <w:rPr>
          <w:sz w:val="20"/>
        </w:rPr>
      </w:pPr>
    </w:p>
    <w:p w14:paraId="76741560" w14:textId="77777777" w:rsidR="0017000F" w:rsidRPr="000906D2" w:rsidRDefault="0017000F" w:rsidP="0017000F">
      <w:pPr>
        <w:jc w:val="center"/>
        <w:rPr>
          <w:sz w:val="20"/>
        </w:rPr>
      </w:pPr>
    </w:p>
    <w:p w14:paraId="63C55828" w14:textId="36030625" w:rsidR="00FE5E8D" w:rsidRDefault="00FE5E8D" w:rsidP="000906D2">
      <w:pPr>
        <w:spacing w:line="360" w:lineRule="auto"/>
      </w:pPr>
      <w:r>
        <w:t>Nazwa projektu :</w:t>
      </w:r>
    </w:p>
    <w:p w14:paraId="24D3E9C6" w14:textId="77777777" w:rsidR="00FE5E8D" w:rsidRDefault="00FE5E8D" w:rsidP="000906D2">
      <w:pPr>
        <w:spacing w:line="360" w:lineRule="auto"/>
      </w:pPr>
      <w:r>
        <w:t>,,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.”</w:t>
      </w:r>
    </w:p>
    <w:p w14:paraId="70BC1257" w14:textId="77777777" w:rsidR="00FE5E8D" w:rsidRDefault="00FE5E8D" w:rsidP="000906D2">
      <w:pPr>
        <w:spacing w:line="360" w:lineRule="auto"/>
      </w:pPr>
      <w:r>
        <w:t>W dniu/dniach*........................... na odcinku/odcinkach* sieci od ………………… do …………………… stwierdzono, że podłoże zostało wykonane ze spadkiem zgodnym*/niezgodnym z dokumentacją techniczną i zgodnie ze sztuką budowlaną.</w:t>
      </w:r>
    </w:p>
    <w:p w14:paraId="7A188365" w14:textId="77777777" w:rsidR="00FE5E8D" w:rsidRDefault="00FE5E8D" w:rsidP="000906D2">
      <w:pPr>
        <w:spacing w:line="360" w:lineRule="auto"/>
      </w:pPr>
      <w:r>
        <w:t>Podsypkę piaskową wykonano prawidłowo* o właściwej grubości i odpowiednio zagęszczono / nieprawidłowo*. Podłoże zakwalifikowano* / nie zakwalifikowano* do układania rurociągów.</w:t>
      </w:r>
    </w:p>
    <w:p w14:paraId="1975BA32" w14:textId="236EDF86" w:rsidR="00FE5E8D" w:rsidRDefault="00FE5E8D" w:rsidP="000906D2">
      <w:pPr>
        <w:spacing w:line="360" w:lineRule="auto"/>
      </w:pPr>
      <w:r>
        <w:t>Uwagi : …………………………………………………………………….</w:t>
      </w:r>
      <w:r w:rsidR="007D16EC">
        <w:t>...........................................................................</w:t>
      </w:r>
    </w:p>
    <w:p w14:paraId="1AE4EF2D" w14:textId="2D83E668" w:rsidR="0017000F" w:rsidRDefault="00FE5E8D" w:rsidP="000906D2">
      <w:pPr>
        <w:spacing w:line="360" w:lineRule="auto"/>
      </w:pPr>
      <w:r>
        <w:t>…………………………………………………………………….</w:t>
      </w:r>
      <w:r w:rsidR="007D16EC">
        <w:t>...........................................................................</w:t>
      </w:r>
    </w:p>
    <w:p w14:paraId="382AF754" w14:textId="77777777" w:rsidR="007D16EC" w:rsidRDefault="007D16EC" w:rsidP="000906D2">
      <w:pPr>
        <w:spacing w:line="360" w:lineRule="auto"/>
      </w:pPr>
    </w:p>
    <w:p w14:paraId="21791A1C" w14:textId="6F6AF0BA" w:rsidR="00FE5E8D" w:rsidRDefault="00FE5E8D" w:rsidP="000906D2">
      <w:pPr>
        <w:spacing w:line="360" w:lineRule="auto"/>
      </w:pPr>
      <w:r>
        <w:t>Wykonawca oświadcza, że roboty zostały wykonane zgodnie z projektem technicznym</w:t>
      </w:r>
      <w:r w:rsidR="0017000F">
        <w:t>.</w:t>
      </w:r>
    </w:p>
    <w:p w14:paraId="26F709AE" w14:textId="77777777" w:rsidR="0017000F" w:rsidRDefault="0017000F" w:rsidP="000906D2">
      <w:pPr>
        <w:spacing w:line="360" w:lineRule="auto"/>
      </w:pPr>
    </w:p>
    <w:p w14:paraId="3DEB6FC6" w14:textId="77777777" w:rsidR="00FE5E8D" w:rsidRDefault="00FE5E8D" w:rsidP="000906D2">
      <w:pPr>
        <w:spacing w:line="360" w:lineRule="auto"/>
      </w:pPr>
      <w:r>
        <w:t>Na tym protokół zakończono i po przeczytaniu podpisano.</w:t>
      </w:r>
    </w:p>
    <w:p w14:paraId="7238CD08" w14:textId="77777777" w:rsidR="00FE5E8D" w:rsidRDefault="00FE5E8D" w:rsidP="00FE5E8D"/>
    <w:p w14:paraId="18004B10" w14:textId="6E3B2E3A" w:rsidR="00FE5E8D" w:rsidRDefault="00FE5E8D" w:rsidP="00FE5E8D">
      <w:r>
        <w:t>Przedstawiciele Zamawiającego  :</w:t>
      </w:r>
    </w:p>
    <w:p w14:paraId="6F6954FD" w14:textId="77777777" w:rsidR="0017000F" w:rsidRDefault="0017000F" w:rsidP="00FE5E8D"/>
    <w:p w14:paraId="40DE4405" w14:textId="1259549E" w:rsidR="00FE5E8D" w:rsidRDefault="00FE5E8D" w:rsidP="00FE5E8D">
      <w:pPr>
        <w:pStyle w:val="Akapitzlist"/>
        <w:numPr>
          <w:ilvl w:val="0"/>
          <w:numId w:val="2"/>
        </w:numPr>
      </w:pPr>
      <w:r>
        <w:t>........................................................................</w:t>
      </w:r>
      <w:r>
        <w:tab/>
      </w:r>
      <w:r>
        <w:tab/>
      </w:r>
      <w:r>
        <w:tab/>
        <w:t>..............................................</w:t>
      </w:r>
    </w:p>
    <w:p w14:paraId="012429C3" w14:textId="21AA430F" w:rsidR="00FE5E8D" w:rsidRDefault="00FE5E8D" w:rsidP="00FE5E8D">
      <w:pPr>
        <w:pStyle w:val="Akapitzlist"/>
        <w:ind w:firstLine="696"/>
      </w:pPr>
      <w:bookmarkStart w:id="1" w:name="_Hlk40370879"/>
      <w:r w:rsidRPr="00FE5E8D">
        <w:rPr>
          <w:i/>
          <w:iCs/>
          <w:sz w:val="16"/>
          <w:szCs w:val="16"/>
        </w:rPr>
        <w:t xml:space="preserve">(Imię </w:t>
      </w:r>
      <w:r w:rsidR="000906D2">
        <w:rPr>
          <w:i/>
          <w:iCs/>
          <w:sz w:val="16"/>
          <w:szCs w:val="16"/>
        </w:rPr>
        <w:t xml:space="preserve">i </w:t>
      </w:r>
      <w:r w:rsidRPr="00FE5E8D">
        <w:rPr>
          <w:i/>
          <w:iCs/>
          <w:sz w:val="16"/>
          <w:szCs w:val="16"/>
        </w:rPr>
        <w:t>Na</w:t>
      </w:r>
      <w:r w:rsidR="000906D2">
        <w:rPr>
          <w:i/>
          <w:iCs/>
          <w:sz w:val="16"/>
          <w:szCs w:val="16"/>
        </w:rPr>
        <w:t>z</w:t>
      </w:r>
      <w:r w:rsidRPr="00FE5E8D">
        <w:rPr>
          <w:i/>
          <w:iCs/>
          <w:sz w:val="16"/>
          <w:szCs w:val="16"/>
        </w:rPr>
        <w:t>wisko)</w:t>
      </w:r>
      <w:r w:rsidRPr="00FE5E8D">
        <w:rPr>
          <w:i/>
          <w:iCs/>
          <w:sz w:val="16"/>
          <w:szCs w:val="16"/>
        </w:rPr>
        <w:tab/>
      </w:r>
      <w:r w:rsidRPr="00FE5E8D">
        <w:rPr>
          <w:i/>
          <w:iCs/>
          <w:sz w:val="16"/>
          <w:szCs w:val="16"/>
        </w:rPr>
        <w:tab/>
      </w:r>
      <w:r w:rsidRPr="00FE5E8D">
        <w:rPr>
          <w:i/>
          <w:iCs/>
          <w:sz w:val="16"/>
          <w:szCs w:val="16"/>
        </w:rPr>
        <w:tab/>
      </w:r>
      <w:r w:rsidRPr="00FE5E8D">
        <w:rPr>
          <w:i/>
          <w:iCs/>
          <w:sz w:val="16"/>
          <w:szCs w:val="16"/>
        </w:rPr>
        <w:tab/>
      </w:r>
      <w:r w:rsidRPr="00FE5E8D">
        <w:rPr>
          <w:i/>
          <w:iCs/>
          <w:sz w:val="16"/>
          <w:szCs w:val="16"/>
        </w:rPr>
        <w:tab/>
      </w:r>
      <w:r w:rsidRPr="00FE5E8D">
        <w:rPr>
          <w:i/>
          <w:iCs/>
          <w:sz w:val="16"/>
          <w:szCs w:val="16"/>
        </w:rPr>
        <w:tab/>
      </w:r>
      <w:r w:rsidRPr="00FE5E8D">
        <w:rPr>
          <w:i/>
          <w:iCs/>
          <w:sz w:val="16"/>
          <w:szCs w:val="16"/>
        </w:rPr>
        <w:tab/>
        <w:t>(Podpis</w:t>
      </w:r>
      <w:r>
        <w:t>)</w:t>
      </w:r>
    </w:p>
    <w:bookmarkEnd w:id="1"/>
    <w:p w14:paraId="35C2D4AB" w14:textId="64AE92E8" w:rsidR="00FE5E8D" w:rsidRDefault="00FE5E8D" w:rsidP="00FE5E8D">
      <w:pPr>
        <w:pStyle w:val="Akapitzlist"/>
        <w:numPr>
          <w:ilvl w:val="0"/>
          <w:numId w:val="2"/>
        </w:numPr>
      </w:pPr>
      <w:r>
        <w:t>.........................................................................</w:t>
      </w:r>
      <w:r>
        <w:tab/>
      </w:r>
      <w:r>
        <w:tab/>
      </w:r>
      <w:r>
        <w:tab/>
        <w:t>................................................</w:t>
      </w:r>
    </w:p>
    <w:p w14:paraId="6186B800" w14:textId="0EDBCF3E" w:rsidR="00FE5E8D" w:rsidRPr="00FE5E8D" w:rsidRDefault="00FE5E8D" w:rsidP="00FE5E8D">
      <w:pPr>
        <w:pStyle w:val="Akapitzlist"/>
        <w:ind w:left="1416"/>
        <w:rPr>
          <w:i/>
          <w:iCs/>
          <w:sz w:val="16"/>
          <w:szCs w:val="16"/>
        </w:rPr>
      </w:pPr>
      <w:r w:rsidRPr="00FE5E8D">
        <w:rPr>
          <w:i/>
          <w:iCs/>
          <w:sz w:val="16"/>
          <w:szCs w:val="16"/>
        </w:rPr>
        <w:t>(Imię</w:t>
      </w:r>
      <w:r w:rsidR="000906D2">
        <w:rPr>
          <w:i/>
          <w:iCs/>
          <w:sz w:val="16"/>
          <w:szCs w:val="16"/>
        </w:rPr>
        <w:t xml:space="preserve">i </w:t>
      </w:r>
      <w:r w:rsidRPr="00FE5E8D">
        <w:rPr>
          <w:i/>
          <w:iCs/>
          <w:sz w:val="16"/>
          <w:szCs w:val="16"/>
        </w:rPr>
        <w:t xml:space="preserve"> Na</w:t>
      </w:r>
      <w:r w:rsidR="000906D2">
        <w:rPr>
          <w:i/>
          <w:iCs/>
          <w:sz w:val="16"/>
          <w:szCs w:val="16"/>
        </w:rPr>
        <w:t>z</w:t>
      </w:r>
      <w:r w:rsidRPr="00FE5E8D">
        <w:rPr>
          <w:i/>
          <w:iCs/>
          <w:sz w:val="16"/>
          <w:szCs w:val="16"/>
        </w:rPr>
        <w:t>wisko)</w:t>
      </w:r>
      <w:r w:rsidRPr="00FE5E8D">
        <w:rPr>
          <w:i/>
          <w:iCs/>
          <w:sz w:val="16"/>
          <w:szCs w:val="16"/>
        </w:rPr>
        <w:tab/>
      </w:r>
      <w:r w:rsidRPr="00FE5E8D">
        <w:rPr>
          <w:i/>
          <w:iCs/>
          <w:sz w:val="16"/>
          <w:szCs w:val="16"/>
        </w:rPr>
        <w:tab/>
      </w:r>
      <w:r w:rsidRPr="00FE5E8D">
        <w:rPr>
          <w:i/>
          <w:iCs/>
          <w:sz w:val="16"/>
          <w:szCs w:val="16"/>
        </w:rPr>
        <w:tab/>
      </w:r>
      <w:r w:rsidRPr="00FE5E8D">
        <w:rPr>
          <w:i/>
          <w:iCs/>
          <w:sz w:val="16"/>
          <w:szCs w:val="16"/>
        </w:rPr>
        <w:tab/>
      </w:r>
      <w:r w:rsidRPr="00FE5E8D">
        <w:rPr>
          <w:i/>
          <w:iCs/>
          <w:sz w:val="16"/>
          <w:szCs w:val="16"/>
        </w:rPr>
        <w:tab/>
      </w:r>
      <w:r w:rsidRPr="00FE5E8D">
        <w:rPr>
          <w:i/>
          <w:iCs/>
          <w:sz w:val="16"/>
          <w:szCs w:val="16"/>
        </w:rPr>
        <w:tab/>
      </w:r>
      <w:r w:rsidRPr="00FE5E8D">
        <w:rPr>
          <w:i/>
          <w:iCs/>
          <w:sz w:val="16"/>
          <w:szCs w:val="16"/>
        </w:rPr>
        <w:tab/>
        <w:t>(Podpis)</w:t>
      </w:r>
    </w:p>
    <w:p w14:paraId="0EC0C9A6" w14:textId="36EE59BC" w:rsidR="00FE5E8D" w:rsidRDefault="00FE5E8D" w:rsidP="00FE5E8D">
      <w:r>
        <w:t>Przedstawiciele Wykonawcy :</w:t>
      </w:r>
    </w:p>
    <w:p w14:paraId="70F54375" w14:textId="77777777" w:rsidR="0017000F" w:rsidRDefault="0017000F" w:rsidP="00FE5E8D"/>
    <w:p w14:paraId="6E8A5DB6" w14:textId="1A3A2391" w:rsidR="00FE5E8D" w:rsidRDefault="00FE5E8D" w:rsidP="00FE5E8D">
      <w:pPr>
        <w:pStyle w:val="Akapitzlist"/>
        <w:numPr>
          <w:ilvl w:val="0"/>
          <w:numId w:val="2"/>
        </w:numPr>
      </w:pPr>
      <w:r>
        <w:t>..........................................................................                                         .................................................</w:t>
      </w:r>
    </w:p>
    <w:p w14:paraId="3298F869" w14:textId="52E74F58" w:rsidR="00FE5E8D" w:rsidRPr="00FE5E8D" w:rsidRDefault="00FE5E8D" w:rsidP="00FE5E8D">
      <w:pPr>
        <w:ind w:left="1416"/>
        <w:rPr>
          <w:i/>
          <w:iCs/>
          <w:sz w:val="16"/>
          <w:szCs w:val="16"/>
        </w:rPr>
      </w:pPr>
      <w:r w:rsidRPr="00FE5E8D">
        <w:rPr>
          <w:i/>
          <w:iCs/>
          <w:sz w:val="16"/>
          <w:szCs w:val="16"/>
        </w:rPr>
        <w:t xml:space="preserve">(Imię </w:t>
      </w:r>
      <w:r w:rsidR="000906D2">
        <w:rPr>
          <w:i/>
          <w:iCs/>
          <w:sz w:val="16"/>
          <w:szCs w:val="16"/>
        </w:rPr>
        <w:t xml:space="preserve">i </w:t>
      </w:r>
      <w:r w:rsidRPr="00FE5E8D">
        <w:rPr>
          <w:i/>
          <w:iCs/>
          <w:sz w:val="16"/>
          <w:szCs w:val="16"/>
        </w:rPr>
        <w:t>Na</w:t>
      </w:r>
      <w:r w:rsidR="000906D2">
        <w:rPr>
          <w:i/>
          <w:iCs/>
          <w:sz w:val="16"/>
          <w:szCs w:val="16"/>
        </w:rPr>
        <w:t>z</w:t>
      </w:r>
      <w:r w:rsidRPr="00FE5E8D">
        <w:rPr>
          <w:i/>
          <w:iCs/>
          <w:sz w:val="16"/>
          <w:szCs w:val="16"/>
        </w:rPr>
        <w:t>wisko)</w:t>
      </w:r>
      <w:r w:rsidRPr="00FE5E8D">
        <w:rPr>
          <w:i/>
          <w:iCs/>
          <w:sz w:val="16"/>
          <w:szCs w:val="16"/>
        </w:rPr>
        <w:tab/>
      </w:r>
      <w:r w:rsidRPr="00FE5E8D">
        <w:rPr>
          <w:i/>
          <w:iCs/>
          <w:sz w:val="16"/>
          <w:szCs w:val="16"/>
        </w:rPr>
        <w:tab/>
      </w:r>
      <w:r w:rsidRPr="00FE5E8D">
        <w:rPr>
          <w:i/>
          <w:iCs/>
          <w:sz w:val="16"/>
          <w:szCs w:val="16"/>
        </w:rPr>
        <w:tab/>
      </w:r>
      <w:r w:rsidRPr="00FE5E8D">
        <w:rPr>
          <w:i/>
          <w:iCs/>
          <w:sz w:val="16"/>
          <w:szCs w:val="16"/>
        </w:rPr>
        <w:tab/>
      </w:r>
      <w:r w:rsidRPr="00FE5E8D">
        <w:rPr>
          <w:i/>
          <w:iCs/>
          <w:sz w:val="16"/>
          <w:szCs w:val="16"/>
        </w:rPr>
        <w:tab/>
      </w:r>
      <w:r w:rsidRPr="00FE5E8D">
        <w:rPr>
          <w:i/>
          <w:iCs/>
          <w:sz w:val="16"/>
          <w:szCs w:val="16"/>
        </w:rPr>
        <w:tab/>
      </w:r>
      <w:r w:rsidRPr="00FE5E8D">
        <w:rPr>
          <w:i/>
          <w:iCs/>
          <w:sz w:val="16"/>
          <w:szCs w:val="16"/>
        </w:rPr>
        <w:tab/>
        <w:t>(Podpis)</w:t>
      </w:r>
    </w:p>
    <w:p w14:paraId="5856809E" w14:textId="6E59137C" w:rsidR="00FE5E8D" w:rsidRDefault="00FE5E8D" w:rsidP="00FE5E8D">
      <w:pPr>
        <w:ind w:left="426" w:hanging="426"/>
      </w:pPr>
      <w:r>
        <w:rPr>
          <w:szCs w:val="18"/>
        </w:rPr>
        <w:tab/>
      </w:r>
    </w:p>
    <w:p w14:paraId="627E7B6B" w14:textId="115B44FD" w:rsidR="00FE5E8D" w:rsidRDefault="00FE5E8D" w:rsidP="00FE5E8D">
      <w:pPr>
        <w:ind w:left="426"/>
      </w:pPr>
      <w:r>
        <w:t>4.</w:t>
      </w:r>
      <w:r>
        <w:tab/>
        <w:t>..........................................................................                                         .................................................</w:t>
      </w:r>
    </w:p>
    <w:p w14:paraId="295197EE" w14:textId="680CECDA" w:rsidR="00FE5E8D" w:rsidRPr="00FE5E8D" w:rsidRDefault="00FE5E8D" w:rsidP="00FE5E8D">
      <w:pPr>
        <w:ind w:left="708" w:firstLine="708"/>
        <w:rPr>
          <w:i/>
          <w:iCs/>
          <w:sz w:val="16"/>
          <w:szCs w:val="16"/>
        </w:rPr>
      </w:pPr>
      <w:r w:rsidRPr="00FE5E8D">
        <w:rPr>
          <w:i/>
          <w:iCs/>
          <w:sz w:val="16"/>
          <w:szCs w:val="16"/>
        </w:rPr>
        <w:t xml:space="preserve">(Imię </w:t>
      </w:r>
      <w:r w:rsidR="000906D2">
        <w:rPr>
          <w:i/>
          <w:iCs/>
          <w:sz w:val="16"/>
          <w:szCs w:val="16"/>
        </w:rPr>
        <w:t xml:space="preserve">i </w:t>
      </w:r>
      <w:r w:rsidRPr="00FE5E8D">
        <w:rPr>
          <w:i/>
          <w:iCs/>
          <w:sz w:val="16"/>
          <w:szCs w:val="16"/>
        </w:rPr>
        <w:t>Na</w:t>
      </w:r>
      <w:r w:rsidR="000906D2">
        <w:rPr>
          <w:i/>
          <w:iCs/>
          <w:sz w:val="16"/>
          <w:szCs w:val="16"/>
        </w:rPr>
        <w:t>z</w:t>
      </w:r>
      <w:r w:rsidRPr="00FE5E8D">
        <w:rPr>
          <w:i/>
          <w:iCs/>
          <w:sz w:val="16"/>
          <w:szCs w:val="16"/>
        </w:rPr>
        <w:t>wisko)</w:t>
      </w:r>
      <w:r w:rsidRPr="00FE5E8D">
        <w:rPr>
          <w:i/>
          <w:iCs/>
          <w:sz w:val="16"/>
          <w:szCs w:val="16"/>
        </w:rPr>
        <w:tab/>
      </w:r>
      <w:r w:rsidRPr="00FE5E8D">
        <w:rPr>
          <w:i/>
          <w:iCs/>
          <w:sz w:val="16"/>
          <w:szCs w:val="16"/>
        </w:rPr>
        <w:tab/>
      </w:r>
      <w:r w:rsidRPr="00FE5E8D">
        <w:rPr>
          <w:i/>
          <w:iCs/>
          <w:sz w:val="16"/>
          <w:szCs w:val="16"/>
        </w:rPr>
        <w:tab/>
      </w:r>
      <w:r w:rsidRPr="00FE5E8D">
        <w:rPr>
          <w:i/>
          <w:iCs/>
          <w:sz w:val="16"/>
          <w:szCs w:val="16"/>
        </w:rPr>
        <w:tab/>
      </w:r>
      <w:r w:rsidRPr="00FE5E8D">
        <w:rPr>
          <w:i/>
          <w:iCs/>
          <w:sz w:val="16"/>
          <w:szCs w:val="16"/>
        </w:rPr>
        <w:tab/>
      </w:r>
      <w:r w:rsidRPr="00FE5E8D">
        <w:rPr>
          <w:i/>
          <w:iCs/>
          <w:sz w:val="16"/>
          <w:szCs w:val="16"/>
        </w:rPr>
        <w:tab/>
      </w:r>
      <w:r w:rsidRPr="00FE5E8D">
        <w:rPr>
          <w:i/>
          <w:iCs/>
          <w:sz w:val="16"/>
          <w:szCs w:val="16"/>
        </w:rPr>
        <w:tab/>
        <w:t>(Podpis)</w:t>
      </w:r>
    </w:p>
    <w:p w14:paraId="3A3E5A0E" w14:textId="77777777" w:rsidR="00FE5E8D" w:rsidRPr="00FE5E8D" w:rsidRDefault="00FE5E8D" w:rsidP="00FE5E8D">
      <w:pPr>
        <w:rPr>
          <w:i/>
          <w:iCs/>
          <w:sz w:val="16"/>
          <w:szCs w:val="16"/>
        </w:rPr>
      </w:pPr>
      <w:r w:rsidRPr="00FE5E8D">
        <w:rPr>
          <w:i/>
          <w:iCs/>
          <w:sz w:val="16"/>
          <w:szCs w:val="16"/>
        </w:rPr>
        <w:tab/>
      </w:r>
    </w:p>
    <w:p w14:paraId="1D4DCFA2" w14:textId="77777777" w:rsidR="00FE5E8D" w:rsidRDefault="00FE5E8D" w:rsidP="00FE5E8D"/>
    <w:p w14:paraId="5D96B2C2" w14:textId="77777777" w:rsidR="00FE5E8D" w:rsidRDefault="00FE5E8D" w:rsidP="00FE5E8D"/>
    <w:p w14:paraId="3F873709" w14:textId="77777777" w:rsidR="00FE5E8D" w:rsidRDefault="00FE5E8D" w:rsidP="00FE5E8D"/>
    <w:p w14:paraId="46B94F0E" w14:textId="77777777" w:rsidR="00FE5E8D" w:rsidRDefault="00FE5E8D" w:rsidP="00FE5E8D"/>
    <w:p w14:paraId="6D17A0E4" w14:textId="77777777" w:rsidR="00FE5E8D" w:rsidRDefault="00FE5E8D" w:rsidP="00FE5E8D"/>
    <w:p w14:paraId="530D248B" w14:textId="70BE3ADA" w:rsidR="005F541E" w:rsidRDefault="00FE5E8D" w:rsidP="00FE5E8D">
      <w:r>
        <w:t>* niepotrzebne</w:t>
      </w:r>
      <w:r w:rsidR="000906D2">
        <w:t xml:space="preserve"> skreślić</w:t>
      </w:r>
    </w:p>
    <w:sectPr w:rsidR="005F541E" w:rsidSect="00A31443">
      <w:head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B0D15" w14:textId="77777777" w:rsidR="00F14D80" w:rsidRDefault="00F14D80" w:rsidP="00B11E33">
      <w:pPr>
        <w:spacing w:line="240" w:lineRule="auto"/>
      </w:pPr>
      <w:r>
        <w:separator/>
      </w:r>
    </w:p>
  </w:endnote>
  <w:endnote w:type="continuationSeparator" w:id="0">
    <w:p w14:paraId="5AE89F0F" w14:textId="77777777" w:rsidR="00F14D80" w:rsidRDefault="00F14D80" w:rsidP="00B11E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CC3EE" w14:textId="77777777" w:rsidR="007E4CFC" w:rsidRPr="00B516A3" w:rsidRDefault="00CD2B18" w:rsidP="007E4CFC">
    <w:pPr>
      <w:spacing w:line="240" w:lineRule="auto"/>
      <w:ind w:left="-2552" w:firstLine="2552"/>
      <w:rPr>
        <w:rFonts w:cs="Arial"/>
        <w:b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noProof/>
        <w:color w:val="595959" w:themeColor="text1" w:themeTint="A6"/>
        <w:sz w:val="15"/>
        <w:szCs w:val="15"/>
        <w:lang w:val="pl-PL"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C8ABDB9" wp14:editId="219D4A36">
              <wp:simplePos x="0" y="0"/>
              <wp:positionH relativeFrom="column">
                <wp:posOffset>3595370</wp:posOffset>
              </wp:positionH>
              <wp:positionV relativeFrom="paragraph">
                <wp:posOffset>99695</wp:posOffset>
              </wp:positionV>
              <wp:extent cx="2133600" cy="527050"/>
              <wp:effectExtent l="0" t="0" r="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3600" cy="527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63FE28" w14:textId="77777777" w:rsidR="00B844F0" w:rsidRPr="00B516A3" w:rsidRDefault="00B844F0" w:rsidP="00B844F0">
                          <w:pPr>
                            <w:pStyle w:val="ADRESSE"/>
                            <w:tabs>
                              <w:tab w:val="clear" w:pos="170"/>
                              <w:tab w:val="clear" w:pos="284"/>
                            </w:tabs>
                            <w:rPr>
                              <w:rFonts w:cs="Arial"/>
                              <w:color w:val="808080"/>
                              <w:sz w:val="15"/>
                            </w:rPr>
                          </w:pPr>
                          <w:r w:rsidRPr="00B516A3">
                            <w:rPr>
                              <w:rFonts w:cs="Arial"/>
                              <w:color w:val="808080"/>
                              <w:sz w:val="15"/>
                            </w:rPr>
                            <w:t>T: +48 32 603 57 00</w:t>
                          </w:r>
                        </w:p>
                        <w:p w14:paraId="611A293C" w14:textId="77777777" w:rsidR="00B844F0" w:rsidRPr="00CD2B18" w:rsidRDefault="00553A57" w:rsidP="00B844F0">
                          <w:pPr>
                            <w:pStyle w:val="ADRESSE"/>
                            <w:tabs>
                              <w:tab w:val="clear" w:pos="170"/>
                              <w:tab w:val="clear" w:pos="284"/>
                            </w:tabs>
                            <w:rPr>
                              <w:rFonts w:cs="Arial"/>
                              <w:color w:val="FF0000"/>
                              <w:sz w:val="15"/>
                            </w:rPr>
                          </w:pPr>
                          <w:r>
                            <w:rPr>
                              <w:rFonts w:cs="Arial"/>
                              <w:sz w:val="15"/>
                            </w:rPr>
                            <w:t>s</w:t>
                          </w:r>
                          <w:r w:rsidR="00340503" w:rsidRPr="00340503">
                            <w:rPr>
                              <w:rFonts w:cs="Arial"/>
                              <w:sz w:val="15"/>
                            </w:rPr>
                            <w:t>ekretariat</w:t>
                          </w:r>
                          <w:r w:rsidR="00044D03">
                            <w:rPr>
                              <w:rFonts w:cs="Arial"/>
                              <w:sz w:val="15"/>
                            </w:rPr>
                            <w:t>.dpe</w:t>
                          </w:r>
                          <w:r w:rsidR="00340503" w:rsidRPr="00340503">
                            <w:rPr>
                              <w:rFonts w:cs="Arial"/>
                              <w:sz w:val="15"/>
                            </w:rPr>
                            <w:t>@dalkia.com</w:t>
                          </w:r>
                        </w:p>
                        <w:p w14:paraId="43ACC16E" w14:textId="77777777" w:rsidR="00CD2B18" w:rsidRPr="00B516A3" w:rsidRDefault="00A31443" w:rsidP="00B844F0">
                          <w:pPr>
                            <w:pStyle w:val="ADRESSE"/>
                            <w:tabs>
                              <w:tab w:val="clear" w:pos="170"/>
                              <w:tab w:val="clear" w:pos="284"/>
                            </w:tabs>
                            <w:rPr>
                              <w:rFonts w:cs="Arial"/>
                              <w:color w:val="808080"/>
                              <w:sz w:val="15"/>
                            </w:rPr>
                          </w:pPr>
                          <w:r w:rsidRPr="00A31443">
                            <w:rPr>
                              <w:rFonts w:cs="Arial"/>
                              <w:color w:val="808080"/>
                              <w:sz w:val="15"/>
                            </w:rPr>
                            <w:t>dalkiapols</w:t>
                          </w:r>
                          <w:r>
                            <w:rPr>
                              <w:rFonts w:cs="Arial"/>
                              <w:color w:val="808080"/>
                              <w:sz w:val="15"/>
                            </w:rPr>
                            <w:t>kaenergia.com</w:t>
                          </w:r>
                          <w:r w:rsidR="00CD2B18">
                            <w:rPr>
                              <w:rFonts w:cs="Arial"/>
                              <w:color w:val="808080"/>
                              <w:sz w:val="15"/>
                            </w:rPr>
                            <w:t xml:space="preserve"> </w:t>
                          </w:r>
                        </w:p>
                        <w:p w14:paraId="5585829C" w14:textId="77777777" w:rsidR="00B844F0" w:rsidRPr="00B516A3" w:rsidRDefault="00B844F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6C8ABDB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283.1pt;margin-top:7.85pt;width:168pt;height:41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" filled="f" stroked="f">
              <v:textbox>
                <w:txbxContent>
                  <w:p w14:paraId="5263FE28" w14:textId="77777777" w:rsidR="00B844F0" w:rsidRPr="00B516A3" w:rsidRDefault="00B844F0" w:rsidP="00B844F0">
                    <w:pPr>
                      <w:pStyle w:val="ADRESSE"/>
                      <w:tabs>
                        <w:tab w:val="clear" w:pos="170"/>
                        <w:tab w:val="clear" w:pos="284"/>
                      </w:tabs>
                      <w:rPr>
                        <w:rFonts w:cs="Arial"/>
                        <w:color w:val="808080"/>
                        <w:sz w:val="15"/>
                      </w:rPr>
                    </w:pPr>
                    <w:r w:rsidRPr="00B516A3">
                      <w:rPr>
                        <w:rFonts w:cs="Arial"/>
                        <w:color w:val="808080"/>
                        <w:sz w:val="15"/>
                      </w:rPr>
                      <w:t>T: +48 32 603 57 00</w:t>
                    </w:r>
                  </w:p>
                  <w:p w14:paraId="611A293C" w14:textId="77777777" w:rsidR="00B844F0" w:rsidRPr="00CD2B18" w:rsidRDefault="00553A57" w:rsidP="00B844F0">
                    <w:pPr>
                      <w:pStyle w:val="ADRESSE"/>
                      <w:tabs>
                        <w:tab w:val="clear" w:pos="170"/>
                        <w:tab w:val="clear" w:pos="284"/>
                      </w:tabs>
                      <w:rPr>
                        <w:rFonts w:cs="Arial"/>
                        <w:color w:val="FF0000"/>
                        <w:sz w:val="15"/>
                      </w:rPr>
                    </w:pPr>
                    <w:r>
                      <w:rPr>
                        <w:rFonts w:cs="Arial"/>
                        <w:sz w:val="15"/>
                      </w:rPr>
                      <w:t>s</w:t>
                    </w:r>
                    <w:r w:rsidR="00340503" w:rsidRPr="00340503">
                      <w:rPr>
                        <w:rFonts w:cs="Arial"/>
                        <w:sz w:val="15"/>
                      </w:rPr>
                      <w:t>ekretariat</w:t>
                    </w:r>
                    <w:r w:rsidR="00044D03">
                      <w:rPr>
                        <w:rFonts w:cs="Arial"/>
                        <w:sz w:val="15"/>
                      </w:rPr>
                      <w:t>.dpe</w:t>
                    </w:r>
                    <w:r w:rsidR="00340503" w:rsidRPr="00340503">
                      <w:rPr>
                        <w:rFonts w:cs="Arial"/>
                        <w:sz w:val="15"/>
                      </w:rPr>
                      <w:t>@dalkia.com</w:t>
                    </w:r>
                  </w:p>
                  <w:p w14:paraId="43ACC16E" w14:textId="77777777" w:rsidR="00CD2B18" w:rsidRPr="00B516A3" w:rsidRDefault="00A31443" w:rsidP="00B844F0">
                    <w:pPr>
                      <w:pStyle w:val="ADRESSE"/>
                      <w:tabs>
                        <w:tab w:val="clear" w:pos="170"/>
                        <w:tab w:val="clear" w:pos="284"/>
                      </w:tabs>
                      <w:rPr>
                        <w:rFonts w:cs="Arial"/>
                        <w:color w:val="808080"/>
                        <w:sz w:val="15"/>
                      </w:rPr>
                    </w:pPr>
                    <w:r w:rsidRPr="00A31443">
                      <w:rPr>
                        <w:rFonts w:cs="Arial"/>
                        <w:color w:val="808080"/>
                        <w:sz w:val="15"/>
                      </w:rPr>
                      <w:t>dalkiapols</w:t>
                    </w:r>
                    <w:r>
                      <w:rPr>
                        <w:rFonts w:cs="Arial"/>
                        <w:color w:val="808080"/>
                        <w:sz w:val="15"/>
                      </w:rPr>
                      <w:t>kaenergia.com</w:t>
                    </w:r>
                    <w:r w:rsidR="00CD2B18">
                      <w:rPr>
                        <w:rFonts w:cs="Arial"/>
                        <w:color w:val="808080"/>
                        <w:sz w:val="15"/>
                      </w:rPr>
                      <w:t xml:space="preserve"> </w:t>
                    </w:r>
                  </w:p>
                  <w:p w14:paraId="5585829C" w14:textId="77777777" w:rsidR="00B844F0" w:rsidRPr="00B516A3" w:rsidRDefault="00B844F0"/>
                </w:txbxContent>
              </v:textbox>
              <w10:wrap type="square"/>
            </v:shape>
          </w:pict>
        </mc:Fallback>
      </mc:AlternateContent>
    </w:r>
    <w:r w:rsidR="00C771C0" w:rsidRPr="00B516A3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A34B197" wp14:editId="428DBBA2">
              <wp:simplePos x="0" y="0"/>
              <wp:positionH relativeFrom="column">
                <wp:posOffset>3574646</wp:posOffset>
              </wp:positionH>
              <wp:positionV relativeFrom="paragraph">
                <wp:posOffset>5803</wp:posOffset>
              </wp:positionV>
              <wp:extent cx="0" cy="576125"/>
              <wp:effectExtent l="0" t="0" r="38100" b="33655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761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4E0592D" id="Łącznik prosty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1.45pt,.45pt" to="281.45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" strokecolor="black [3200]" strokeweight=".5pt">
              <v:stroke joinstyle="miter"/>
            </v:line>
          </w:pict>
        </mc:Fallback>
      </mc:AlternateContent>
    </w:r>
    <w:r w:rsidR="00A31443" w:rsidRPr="00A31443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Dalkia Polska Energia S</w:t>
    </w:r>
    <w:r w:rsidR="00805D7E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.</w:t>
    </w:r>
    <w:r w:rsidR="00A31443" w:rsidRPr="00A31443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A</w:t>
    </w:r>
    <w:r w:rsidR="00805D7E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.</w:t>
    </w:r>
  </w:p>
  <w:p w14:paraId="013555C2" w14:textId="77777777" w:rsidR="007E4CFC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>ul. Ścigały 14, 40-205 Katowice, Polska</w:t>
    </w:r>
  </w:p>
  <w:p w14:paraId="7627B436" w14:textId="77777777" w:rsidR="00B844F0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 xml:space="preserve">KRS: 0000166177, Sąd Rejonowy Katowice – Wschód w Katowicach, </w:t>
    </w:r>
  </w:p>
  <w:p w14:paraId="6C39796C" w14:textId="77777777" w:rsidR="007E4CFC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 xml:space="preserve">Wydział VIII Gospodarczy Krajowego Rejestru Sądowego              </w:t>
    </w:r>
  </w:p>
  <w:p w14:paraId="73F408B6" w14:textId="77777777" w:rsidR="007E4CFC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>NIP: 954-18-63-415, Regon: 273247884, Kapitał zakładowy: 202 265 035,70 PLN</w:t>
    </w:r>
  </w:p>
  <w:p w14:paraId="73FF1E48" w14:textId="77777777" w:rsidR="007E4CFC" w:rsidRPr="00B516A3" w:rsidRDefault="007E4CFC">
    <w:pPr>
      <w:pStyle w:val="Stopka"/>
      <w:rPr>
        <w:color w:val="595959" w:themeColor="text1" w:themeTint="A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37534" w14:textId="77777777" w:rsidR="00F14D80" w:rsidRDefault="00F14D80" w:rsidP="00B11E33">
      <w:pPr>
        <w:spacing w:line="240" w:lineRule="auto"/>
      </w:pPr>
      <w:r>
        <w:separator/>
      </w:r>
    </w:p>
  </w:footnote>
  <w:footnote w:type="continuationSeparator" w:id="0">
    <w:p w14:paraId="6696A1CE" w14:textId="77777777" w:rsidR="00F14D80" w:rsidRDefault="00F14D80" w:rsidP="00B11E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18BDE" w14:textId="77777777" w:rsidR="00000B78" w:rsidRDefault="00000B78">
    <w:pPr>
      <w:pStyle w:val="Nagwek"/>
    </w:pPr>
    <w:r>
      <w:rPr>
        <w:noProof/>
        <w:lang w:eastAsia="pl-PL"/>
      </w:rPr>
      <w:drawing>
        <wp:inline distT="0" distB="0" distL="0" distR="0" wp14:anchorId="286D7193" wp14:editId="09AACEC6">
          <wp:extent cx="792000" cy="302400"/>
          <wp:effectExtent l="0" t="0" r="8255" b="2540"/>
          <wp:docPr id="194" name="Obraz 194" descr="E:\prace\Dalkia _Anna\Logo Dalkia EDF Group\2_Couleur RVB\PNG\Dalkia EDF Group_RV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ace\Dalkia _Anna\Logo Dalkia EDF Group\2_Couleur RVB\PNG\Dalkia EDF Group_RV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30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BA64B" w14:textId="77A8916D" w:rsidR="00504CF2" w:rsidRDefault="00B11E33" w:rsidP="00504CF2">
    <w:pPr>
      <w:pStyle w:val="Nagwek"/>
      <w:tabs>
        <w:tab w:val="left" w:pos="2231"/>
      </w:tabs>
      <w:rPr>
        <w:rFonts w:ascii="Arial" w:hAnsi="Arial" w:cs="Arial"/>
        <w:color w:val="ED7D31" w:themeColor="accent2"/>
        <w:sz w:val="18"/>
        <w:szCs w:val="18"/>
        <w:shd w:val="clear" w:color="auto" w:fill="FFFFFF"/>
      </w:rPr>
    </w:pPr>
    <w:r>
      <w:rPr>
        <w:noProof/>
        <w:lang w:eastAsia="pl-PL"/>
      </w:rPr>
      <w:drawing>
        <wp:inline distT="0" distB="0" distL="0" distR="0" wp14:anchorId="78CB4882" wp14:editId="29A9A77A">
          <wp:extent cx="1170000" cy="446400"/>
          <wp:effectExtent l="0" t="0" r="0" b="0"/>
          <wp:docPr id="195" name="Obraz 195" descr="E:\prace\Dalkia _Anna\Logo Dalkia EDF Group\2_Couleur RVB\PNG\Dalkia EDF Group_RV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ace\Dalkia _Anna\Logo Dalkia EDF Group\2_Couleur RVB\PNG\Dalkia EDF Group_RV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000" cy="44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7000F">
      <w:rPr>
        <w:rFonts w:ascii="Arial" w:hAnsi="Arial" w:cs="Arial"/>
        <w:color w:val="ED7D31" w:themeColor="accent2"/>
        <w:sz w:val="18"/>
        <w:szCs w:val="18"/>
        <w:shd w:val="clear" w:color="auto" w:fill="FFFFFF"/>
      </w:rPr>
      <w:tab/>
    </w:r>
    <w:r w:rsidR="0017000F">
      <w:rPr>
        <w:rFonts w:ascii="Arial" w:hAnsi="Arial" w:cs="Arial"/>
        <w:color w:val="ED7D31" w:themeColor="accent2"/>
        <w:sz w:val="18"/>
        <w:szCs w:val="18"/>
        <w:shd w:val="clear" w:color="auto" w:fill="FFFFFF"/>
      </w:rPr>
      <w:tab/>
    </w:r>
    <w:r w:rsidR="0017000F">
      <w:rPr>
        <w:rFonts w:ascii="Arial" w:hAnsi="Arial" w:cs="Arial"/>
        <w:color w:val="ED7D31" w:themeColor="accent2"/>
        <w:sz w:val="18"/>
        <w:szCs w:val="18"/>
        <w:shd w:val="clear" w:color="auto" w:fill="FFFFFF"/>
      </w:rPr>
      <w:tab/>
    </w:r>
    <w:r w:rsidR="0017000F" w:rsidRPr="0017000F">
      <w:rPr>
        <w:rFonts w:ascii="Arial" w:hAnsi="Arial" w:cs="Arial"/>
        <w:sz w:val="18"/>
        <w:szCs w:val="18"/>
        <w:shd w:val="clear" w:color="auto" w:fill="FFFFFF"/>
      </w:rPr>
      <w:t>Zał</w:t>
    </w:r>
    <w:r w:rsidR="0017000F">
      <w:rPr>
        <w:rFonts w:ascii="Arial" w:hAnsi="Arial" w:cs="Arial"/>
        <w:sz w:val="18"/>
        <w:szCs w:val="18"/>
        <w:shd w:val="clear" w:color="auto" w:fill="FFFFFF"/>
      </w:rPr>
      <w:t>ą</w:t>
    </w:r>
    <w:r w:rsidR="0017000F" w:rsidRPr="0017000F">
      <w:rPr>
        <w:rFonts w:ascii="Arial" w:hAnsi="Arial" w:cs="Arial"/>
        <w:sz w:val="18"/>
        <w:szCs w:val="18"/>
        <w:shd w:val="clear" w:color="auto" w:fill="FFFFFF"/>
      </w:rPr>
      <w:t xml:space="preserve">cznik </w:t>
    </w:r>
    <w:r w:rsidR="00C06B02">
      <w:rPr>
        <w:rFonts w:ascii="Arial" w:hAnsi="Arial" w:cs="Arial"/>
        <w:sz w:val="18"/>
        <w:szCs w:val="18"/>
        <w:shd w:val="clear" w:color="auto" w:fill="FFFFFF"/>
      </w:rPr>
      <w:t>n</w:t>
    </w:r>
    <w:r w:rsidR="0017000F" w:rsidRPr="0017000F">
      <w:rPr>
        <w:rFonts w:ascii="Arial" w:hAnsi="Arial" w:cs="Arial"/>
        <w:sz w:val="18"/>
        <w:szCs w:val="18"/>
        <w:shd w:val="clear" w:color="auto" w:fill="FFFFFF"/>
      </w:rPr>
      <w:t xml:space="preserve">r </w:t>
    </w:r>
    <w:r w:rsidR="00C06B02">
      <w:rPr>
        <w:rFonts w:ascii="Arial" w:hAnsi="Arial" w:cs="Arial"/>
        <w:sz w:val="18"/>
        <w:szCs w:val="18"/>
        <w:shd w:val="clear" w:color="auto" w:fill="FFFFFF"/>
      </w:rPr>
      <w:t>9</w:t>
    </w:r>
  </w:p>
  <w:p w14:paraId="02075A6A" w14:textId="77777777" w:rsidR="00504CF2" w:rsidRDefault="00504CF2" w:rsidP="00504CF2">
    <w:pPr>
      <w:pStyle w:val="Nagwek"/>
      <w:tabs>
        <w:tab w:val="left" w:pos="2231"/>
      </w:tabs>
      <w:rPr>
        <w:rFonts w:ascii="Arial" w:hAnsi="Arial" w:cs="Arial"/>
        <w:color w:val="ED7D31" w:themeColor="accent2"/>
        <w:sz w:val="18"/>
        <w:szCs w:val="18"/>
        <w:shd w:val="clear" w:color="auto" w:fill="FFFFFF"/>
      </w:rPr>
    </w:pPr>
  </w:p>
  <w:p w14:paraId="6F244818" w14:textId="77777777" w:rsidR="00504CF2" w:rsidRDefault="00504CF2" w:rsidP="00504CF2">
    <w:pPr>
      <w:pStyle w:val="Nagwek"/>
      <w:tabs>
        <w:tab w:val="left" w:pos="2231"/>
      </w:tabs>
      <w:rPr>
        <w:rFonts w:ascii="Arial" w:hAnsi="Arial" w:cs="Arial"/>
        <w:color w:val="ED7D31" w:themeColor="accent2"/>
        <w:sz w:val="18"/>
        <w:szCs w:val="18"/>
        <w:shd w:val="clear" w:color="auto" w:fill="FFFFFF"/>
      </w:rPr>
    </w:pPr>
  </w:p>
  <w:p w14:paraId="5DEEB007" w14:textId="77777777" w:rsidR="00504CF2" w:rsidRPr="00A753AB" w:rsidRDefault="00504CF2" w:rsidP="00504CF2">
    <w:pPr>
      <w:pStyle w:val="Nagwek"/>
      <w:tabs>
        <w:tab w:val="left" w:pos="2231"/>
      </w:tabs>
      <w:rPr>
        <w:rFonts w:ascii="Arial" w:hAnsi="Arial" w:cs="Arial"/>
        <w:color w:val="ED7D31" w:themeColor="accent2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3668"/>
    <w:multiLevelType w:val="hybridMultilevel"/>
    <w:tmpl w:val="49DA8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AB2539"/>
    <w:multiLevelType w:val="hybridMultilevel"/>
    <w:tmpl w:val="72824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3AB"/>
    <w:rsid w:val="00000B78"/>
    <w:rsid w:val="00044D03"/>
    <w:rsid w:val="000906D2"/>
    <w:rsid w:val="000E5B95"/>
    <w:rsid w:val="00154717"/>
    <w:rsid w:val="0017000F"/>
    <w:rsid w:val="0017735B"/>
    <w:rsid w:val="00180FD0"/>
    <w:rsid w:val="00280525"/>
    <w:rsid w:val="002827DC"/>
    <w:rsid w:val="00340503"/>
    <w:rsid w:val="003E4C96"/>
    <w:rsid w:val="003F0D80"/>
    <w:rsid w:val="00406113"/>
    <w:rsid w:val="00450DA5"/>
    <w:rsid w:val="00474E7A"/>
    <w:rsid w:val="004B5863"/>
    <w:rsid w:val="005031AD"/>
    <w:rsid w:val="00503EA7"/>
    <w:rsid w:val="00503EBC"/>
    <w:rsid w:val="00504CF2"/>
    <w:rsid w:val="00553A57"/>
    <w:rsid w:val="00580C74"/>
    <w:rsid w:val="005C7062"/>
    <w:rsid w:val="005F541E"/>
    <w:rsid w:val="006024BC"/>
    <w:rsid w:val="00633C3A"/>
    <w:rsid w:val="0068417C"/>
    <w:rsid w:val="006D3794"/>
    <w:rsid w:val="006E3DBA"/>
    <w:rsid w:val="00753E0D"/>
    <w:rsid w:val="007C75CA"/>
    <w:rsid w:val="007D16EC"/>
    <w:rsid w:val="007E4CFC"/>
    <w:rsid w:val="007F15A1"/>
    <w:rsid w:val="00805D7E"/>
    <w:rsid w:val="008B0AF1"/>
    <w:rsid w:val="008E2E03"/>
    <w:rsid w:val="0093057F"/>
    <w:rsid w:val="0099521D"/>
    <w:rsid w:val="009A04F5"/>
    <w:rsid w:val="009E40D9"/>
    <w:rsid w:val="00A31443"/>
    <w:rsid w:val="00A731CB"/>
    <w:rsid w:val="00A753AB"/>
    <w:rsid w:val="00B11E33"/>
    <w:rsid w:val="00B516A3"/>
    <w:rsid w:val="00B844F0"/>
    <w:rsid w:val="00B96B53"/>
    <w:rsid w:val="00BC0EBB"/>
    <w:rsid w:val="00BF0D5A"/>
    <w:rsid w:val="00C06B02"/>
    <w:rsid w:val="00C771C0"/>
    <w:rsid w:val="00CD2B18"/>
    <w:rsid w:val="00CE648C"/>
    <w:rsid w:val="00D15F99"/>
    <w:rsid w:val="00D225DF"/>
    <w:rsid w:val="00DA2536"/>
    <w:rsid w:val="00DE60D1"/>
    <w:rsid w:val="00DF1AE4"/>
    <w:rsid w:val="00E65306"/>
    <w:rsid w:val="00F14D80"/>
    <w:rsid w:val="00F62900"/>
    <w:rsid w:val="00F72DE2"/>
    <w:rsid w:val="00FE5E8D"/>
    <w:rsid w:val="00FF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2905EC"/>
  <w15:chartTrackingRefBased/>
  <w15:docId w15:val="{5C07C9D4-DBC8-461E-B94E-DCC9E1E6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4CFC"/>
    <w:pPr>
      <w:spacing w:after="0" w:line="280" w:lineRule="atLeast"/>
      <w:jc w:val="both"/>
    </w:pPr>
    <w:rPr>
      <w:rFonts w:ascii="Arial" w:eastAsia="Times New Roman" w:hAnsi="Arial" w:cs="Times New Roman"/>
      <w:sz w:val="18"/>
      <w:szCs w:val="20"/>
      <w:lang w:val="fr-FR" w:eastAsia="fr-F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1E33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val="pl-PL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11E33"/>
  </w:style>
  <w:style w:type="paragraph" w:styleId="Stopka">
    <w:name w:val="footer"/>
    <w:basedOn w:val="Normalny"/>
    <w:link w:val="StopkaZnak"/>
    <w:uiPriority w:val="99"/>
    <w:unhideWhenUsed/>
    <w:rsid w:val="00B11E33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val="pl-PL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11E33"/>
  </w:style>
  <w:style w:type="paragraph" w:customStyle="1" w:styleId="ADRESSE">
    <w:name w:val="ADRESSE"/>
    <w:uiPriority w:val="99"/>
    <w:rsid w:val="007E4CFC"/>
    <w:pPr>
      <w:tabs>
        <w:tab w:val="left" w:pos="170"/>
        <w:tab w:val="left" w:pos="284"/>
      </w:tabs>
      <w:spacing w:before="40" w:after="0" w:line="240" w:lineRule="auto"/>
    </w:pPr>
    <w:rPr>
      <w:rFonts w:ascii="Arial" w:eastAsia="Times New Roman" w:hAnsi="Arial" w:cs="Times New Roman"/>
      <w:color w:val="BEBEBE"/>
      <w:sz w:val="13"/>
      <w:szCs w:val="20"/>
      <w:lang w:val="fr-FR" w:eastAsia="fr-FR"/>
    </w:rPr>
  </w:style>
  <w:style w:type="character" w:styleId="Hipercze">
    <w:name w:val="Hyperlink"/>
    <w:basedOn w:val="Domylnaczcionkaakapitu"/>
    <w:uiPriority w:val="99"/>
    <w:unhideWhenUsed/>
    <w:rsid w:val="00B844F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44F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2B18"/>
    <w:pPr>
      <w:spacing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2B18"/>
    <w:rPr>
      <w:rFonts w:ascii="Segoe UI" w:eastAsia="Times New Roman" w:hAnsi="Segoe UI" w:cs="Segoe UI"/>
      <w:sz w:val="18"/>
      <w:szCs w:val="18"/>
      <w:lang w:val="fr-FR" w:eastAsia="fr-FR"/>
    </w:rPr>
  </w:style>
  <w:style w:type="paragraph" w:styleId="Akapitzlist">
    <w:name w:val="List Paragraph"/>
    <w:basedOn w:val="Normalny"/>
    <w:uiPriority w:val="34"/>
    <w:qFormat/>
    <w:rsid w:val="003F0D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pap_dk-energy-zec-2%20(1)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AEC01-137D-4A99-9EED-66F6C3992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pap_dk-energy-zec-2 (1)</Template>
  <TotalTime>17</TotalTime>
  <Pages>1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Krzyżowska</dc:creator>
  <cp:keywords/>
  <dc:description/>
  <cp:lastModifiedBy>Janusz Chaberski</cp:lastModifiedBy>
  <cp:revision>7</cp:revision>
  <cp:lastPrinted>2020-02-17T11:19:00Z</cp:lastPrinted>
  <dcterms:created xsi:type="dcterms:W3CDTF">2020-05-14T15:53:00Z</dcterms:created>
  <dcterms:modified xsi:type="dcterms:W3CDTF">2024-02-02T10:35:00Z</dcterms:modified>
</cp:coreProperties>
</file>